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91A9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11</w:t>
      </w:r>
    </w:p>
    <w:p w:rsidR="003B5270" w:rsidRDefault="003B5270" w:rsidP="00A91A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1A92">
        <w:rPr>
          <w:rFonts w:ascii="Times New Roman" w:hAnsi="Times New Roman" w:cs="Times New Roman"/>
          <w:sz w:val="28"/>
          <w:szCs w:val="28"/>
        </w:rPr>
        <w:t xml:space="preserve">к Учетной политике Администрации </w:t>
      </w:r>
    </w:p>
    <w:p w:rsidR="003B5270" w:rsidRDefault="003B5270" w:rsidP="00A91A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Приупское Киреевского района</w:t>
      </w:r>
    </w:p>
    <w:p w:rsidR="003B5270" w:rsidRDefault="003B5270" w:rsidP="00A91A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1A92">
        <w:rPr>
          <w:rFonts w:ascii="Times New Roman" w:hAnsi="Times New Roman" w:cs="Times New Roman"/>
          <w:sz w:val="28"/>
          <w:szCs w:val="28"/>
        </w:rPr>
        <w:t>для целей бухгалтерского (бюджетного) учета</w:t>
      </w:r>
    </w:p>
    <w:p w:rsidR="003B5270" w:rsidRDefault="003B5270" w:rsidP="00A91A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Распоряжению </w:t>
      </w: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35 от 13 июня 2017 года</w:t>
      </w: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A92">
        <w:rPr>
          <w:rFonts w:ascii="Times New Roman" w:hAnsi="Times New Roman" w:cs="Times New Roman"/>
          <w:b/>
          <w:bCs/>
          <w:sz w:val="28"/>
          <w:szCs w:val="28"/>
        </w:rPr>
        <w:t>Журнал</w:t>
      </w: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A92">
        <w:rPr>
          <w:rFonts w:ascii="Times New Roman" w:hAnsi="Times New Roman" w:cs="Times New Roman"/>
          <w:b/>
          <w:bCs/>
          <w:sz w:val="28"/>
          <w:szCs w:val="28"/>
        </w:rPr>
        <w:t>учета выданных доверенностей</w:t>
      </w: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A92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____________________________________________________________</w:t>
      </w: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1A92">
        <w:rPr>
          <w:rFonts w:ascii="Times New Roman" w:hAnsi="Times New Roman" w:cs="Times New Roman"/>
          <w:sz w:val="28"/>
          <w:szCs w:val="28"/>
        </w:rPr>
        <w:t>Период _____________________________________________________________________________</w:t>
      </w: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701"/>
        <w:gridCol w:w="1701"/>
        <w:gridCol w:w="1701"/>
        <w:gridCol w:w="1701"/>
        <w:gridCol w:w="1701"/>
        <w:gridCol w:w="1701"/>
        <w:gridCol w:w="1984"/>
      </w:tblGrid>
      <w:tr w:rsidR="003B5270" w:rsidRPr="007871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16F">
              <w:rPr>
                <w:rFonts w:ascii="Times New Roman" w:hAnsi="Times New Roman" w:cs="Times New Roman"/>
                <w:sz w:val="28"/>
                <w:szCs w:val="28"/>
              </w:rPr>
              <w:t>Номер доверенности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16F">
              <w:rPr>
                <w:rFonts w:ascii="Times New Roman" w:hAnsi="Times New Roman" w:cs="Times New Roman"/>
                <w:sz w:val="28"/>
                <w:szCs w:val="28"/>
              </w:rPr>
              <w:t>Дата выдачи доверенности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16F">
              <w:rPr>
                <w:rFonts w:ascii="Times New Roman" w:hAnsi="Times New Roman" w:cs="Times New Roman"/>
                <w:sz w:val="28"/>
                <w:szCs w:val="28"/>
              </w:rPr>
              <w:t>Срок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16F">
              <w:rPr>
                <w:rFonts w:ascii="Times New Roman" w:hAnsi="Times New Roman" w:cs="Times New Roman"/>
                <w:sz w:val="28"/>
                <w:szCs w:val="28"/>
              </w:rPr>
              <w:t>Должность, фамилия, имя, отчество лица, получившего доверенность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16F">
              <w:rPr>
                <w:rFonts w:ascii="Times New Roman" w:hAnsi="Times New Roman" w:cs="Times New Roman"/>
                <w:sz w:val="28"/>
                <w:szCs w:val="28"/>
              </w:rPr>
              <w:t>Расписка в получении доверенности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16F">
              <w:rPr>
                <w:rFonts w:ascii="Times New Roman" w:hAnsi="Times New Roman" w:cs="Times New Roman"/>
                <w:sz w:val="28"/>
                <w:szCs w:val="28"/>
              </w:rPr>
              <w:t>Наименование поставщика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16F">
              <w:rPr>
                <w:rFonts w:ascii="Times New Roman" w:hAnsi="Times New Roman" w:cs="Times New Roman"/>
                <w:sz w:val="28"/>
                <w:szCs w:val="28"/>
              </w:rPr>
              <w:t>Номер и дата наряда (заменяющего документа)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16F">
              <w:rPr>
                <w:rFonts w:ascii="Times New Roman" w:hAnsi="Times New Roman" w:cs="Times New Roman"/>
                <w:sz w:val="28"/>
                <w:szCs w:val="28"/>
              </w:rPr>
              <w:t>Номер и дата документа, подтверждающего выполнение поручения</w:t>
            </w:r>
          </w:p>
        </w:tc>
      </w:tr>
      <w:tr w:rsidR="003B5270" w:rsidRPr="007871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270" w:rsidRPr="007871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270" w:rsidRPr="007871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270" w:rsidRPr="007871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70" w:rsidRPr="0078716F" w:rsidRDefault="003B5270" w:rsidP="00A91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91A92">
        <w:rPr>
          <w:rFonts w:ascii="Courier New" w:hAnsi="Courier New" w:cs="Courier New"/>
          <w:sz w:val="20"/>
          <w:szCs w:val="20"/>
        </w:rPr>
        <w:t xml:space="preserve">    Исполнитель _____________ ___________ _______________________</w:t>
      </w: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91A92">
        <w:rPr>
          <w:rFonts w:ascii="Courier New" w:hAnsi="Courier New" w:cs="Courier New"/>
          <w:sz w:val="20"/>
          <w:szCs w:val="20"/>
        </w:rPr>
        <w:t xml:space="preserve">                 (должность)   (подпись)   (расшифровка подписи)</w:t>
      </w: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B5270" w:rsidRPr="00A91A92" w:rsidRDefault="003B5270" w:rsidP="00A91A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91A92">
        <w:rPr>
          <w:rFonts w:ascii="Courier New" w:hAnsi="Courier New" w:cs="Courier New"/>
          <w:sz w:val="20"/>
          <w:szCs w:val="20"/>
        </w:rPr>
        <w:t>"__" ____________ 20__ г.</w:t>
      </w:r>
    </w:p>
    <w:p w:rsidR="003B5270" w:rsidRDefault="003B5270">
      <w:r w:rsidRPr="00527E66">
        <w:object w:dxaOrig="12645" w:dyaOrig="8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2.25pt;height:447.75pt" o:ole="">
            <v:imagedata r:id="rId4" o:title=""/>
          </v:shape>
          <o:OLEObject Type="Embed" ProgID="AcroExch.Document.11" ShapeID="_x0000_i1025" DrawAspect="Content" ObjectID="_1559371693" r:id="rId5"/>
        </w:object>
      </w:r>
    </w:p>
    <w:sectPr w:rsidR="003B5270" w:rsidSect="00DD4CD5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A92"/>
    <w:rsid w:val="000765AD"/>
    <w:rsid w:val="00285A33"/>
    <w:rsid w:val="003B5270"/>
    <w:rsid w:val="00527E66"/>
    <w:rsid w:val="005C7EBE"/>
    <w:rsid w:val="007011D3"/>
    <w:rsid w:val="0078716F"/>
    <w:rsid w:val="00993610"/>
    <w:rsid w:val="00A91A92"/>
    <w:rsid w:val="00C11B20"/>
    <w:rsid w:val="00C3437E"/>
    <w:rsid w:val="00DD4CD5"/>
    <w:rsid w:val="00E173CF"/>
    <w:rsid w:val="00E6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A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136</Words>
  <Characters>779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2016-11-14T19:00:00Z</dcterms:created>
  <dcterms:modified xsi:type="dcterms:W3CDTF">2017-06-19T07:02:00Z</dcterms:modified>
</cp:coreProperties>
</file>